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A33DE8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715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33DE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ตัวชี้วัดที่</w:t>
            </w:r>
            <w:r w:rsidR="00A33DE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4.2.3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3DE8" w:rsidRDefault="00A33DE8" w:rsidP="00A33D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33DE8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33DE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3D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2F054A" w:rsidRPr="003B7C5A" w:rsidTr="00A33DE8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3DE8" w:rsidRPr="0087411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33DE8" w:rsidRPr="000208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A33DE8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A33D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33DE8" w:rsidRDefault="006C7B37" w:rsidP="00A33DE8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3DE8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A33DE8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A33DE8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A33DE8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33DE8" w:rsidRPr="003B7C5A" w:rsidTr="008868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3DE8" w:rsidRPr="00F108FD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Pr="00595A50" w:rsidRDefault="00A33DE8" w:rsidP="00A33D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33DE8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134"/>
              <w:gridCol w:w="1417"/>
              <w:gridCol w:w="1276"/>
              <w:gridCol w:w="1347"/>
            </w:tblGrid>
            <w:tr w:rsidR="002F054A" w:rsidRPr="003B7C5A" w:rsidTr="00EB02A7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3DE8" w:rsidRPr="003B7C5A" w:rsidTr="00EB02A7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A33DE8" w:rsidRPr="00595A50" w:rsidRDefault="00A33DE8" w:rsidP="00A33DE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A33DE8" w:rsidRPr="00EB02A7" w:rsidRDefault="00A33DE8" w:rsidP="00A33DE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B0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B0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B02A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9A3ED4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9A3ED4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3DE8" w:rsidRDefault="009A3ED4" w:rsidP="00A33DE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33DE8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A33DE8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A33DE8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A33DE8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75F8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02A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715" w:rsidRDefault="00B30715">
      <w:r>
        <w:separator/>
      </w:r>
    </w:p>
  </w:endnote>
  <w:endnote w:type="continuationSeparator" w:id="0">
    <w:p w:rsidR="00B30715" w:rsidRDefault="00B3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715" w:rsidRDefault="00B30715">
      <w:r>
        <w:separator/>
      </w:r>
    </w:p>
  </w:footnote>
  <w:footnote w:type="continuationSeparator" w:id="0">
    <w:p w:rsidR="00B30715" w:rsidRDefault="00B3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29E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929E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158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29EB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8F798B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3ED4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3DE8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30715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5904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75F8D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02A7"/>
    <w:rsid w:val="00EC4F92"/>
    <w:rsid w:val="00EF441F"/>
    <w:rsid w:val="00EF49EB"/>
    <w:rsid w:val="00EF594D"/>
    <w:rsid w:val="00EF751B"/>
    <w:rsid w:val="00F0017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599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9F12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A4AC0-0743-4E95-A5F4-930F2C14B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</cp:revision>
  <cp:lastPrinted>2018-04-05T01:06:00Z</cp:lastPrinted>
  <dcterms:created xsi:type="dcterms:W3CDTF">2019-05-16T04:41:00Z</dcterms:created>
  <dcterms:modified xsi:type="dcterms:W3CDTF">2019-06-11T09:20:00Z</dcterms:modified>
</cp:coreProperties>
</file>